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B0A9D" w:rsidRPr="007B0A9D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7B0A9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Αντλία κενού   </w:t>
            </w:r>
            <w:bookmarkEnd w:id="0"/>
          </w:p>
        </w:tc>
      </w:tr>
      <w:tr w:rsidR="007B0A9D" w:rsidRPr="007B0A9D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B0A9D" w:rsidRPr="007B0A9D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B0A9D" w:rsidRPr="007B0A9D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0A9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Άντληση κενού (Ικανότητα αναρρόφησης) 100 L/</w:t>
            </w:r>
            <w:proofErr w:type="spellStart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min</w:t>
            </w:r>
            <w:proofErr w:type="spellEnd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Με Σετ Ελέγχου Πίεσης 2 Εξόδων σε Θήκη Τάση: 220 V, 50 </w:t>
            </w:r>
            <w:proofErr w:type="spellStart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Ταχύτητα αντλίας: 4,5 CFM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Ισχύς κινητήρα: 1/2 HP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Ταχύτητα περιστροφής: 2800 </w:t>
            </w:r>
            <w:proofErr w:type="spellStart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rpm</w:t>
            </w:r>
            <w:proofErr w:type="spellEnd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(στροφές ανά λεπτό)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Χωρητικότητα λαδιού: 330 </w:t>
            </w:r>
            <w:proofErr w:type="spellStart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Ισχύς: 375 W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Περίβλημα από κράμα αλουμινίου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Σετ ελέγχου πίεσης με μανόμετρα 2 εξόδων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Μήκος σωλήνα: 152 εκ.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Πίεση ρήξης: 2500 PSI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Μέγιστη ονομαστική πίεση: 500 PSI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Μπρούτζινη βαλβίδα πλήρωσης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 3 σωλήνες μετάγγισης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 ατσάλινο γάντζο για κρέμασμα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Με 2 </w:t>
            </w:r>
            <w:proofErr w:type="spellStart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ταχυσυνδέσμους</w:t>
            </w:r>
            <w:proofErr w:type="spellEnd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με </w:t>
            </w:r>
            <w:proofErr w:type="spellStart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αντάπτορες</w:t>
            </w:r>
            <w:proofErr w:type="spellEnd"/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για χρήση σε κλιματιστικά αυτοκινήτων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Γυάλινη επιφάνεια για έλεγχο της ροής του ψυκτικού υγρού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Κατάλληλο για ψυκτικά υγρά R134a, R22, R12 και R502</w:t>
            </w:r>
          </w:p>
        </w:tc>
        <w:tc>
          <w:tcPr>
            <w:tcW w:w="1080" w:type="dxa"/>
            <w:shd w:val="clear" w:color="auto" w:fill="auto"/>
          </w:tcPr>
          <w:p w:rsidR="007B0A9D" w:rsidRPr="007B0A9D" w:rsidRDefault="007B0A9D" w:rsidP="007B0A9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B0A9D" w:rsidRPr="007B0A9D" w:rsidRDefault="007B0A9D" w:rsidP="007B0A9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B0A9D" w:rsidRPr="007B0A9D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sz w:val="18"/>
                <w:szCs w:val="18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0A9D" w:rsidRPr="007B0A9D" w:rsidRDefault="007B0A9D" w:rsidP="007B0A9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B0A9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0A9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0A9D" w:rsidRPr="007B0A9D" w:rsidRDefault="007B0A9D" w:rsidP="007B0A9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0A9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B0A9D" w:rsidRDefault="00B43CAA" w:rsidP="007B0A9D"/>
    <w:sectPr w:rsidR="00B43CAA" w:rsidRPr="007B0A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B0A9D"/>
    <w:rsid w:val="007D2A3E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1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2025-12-01T09:48:00Z</dcterms:created>
  <dcterms:modified xsi:type="dcterms:W3CDTF">2025-12-01T09:48:00Z</dcterms:modified>
</cp:coreProperties>
</file>